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2361A2" w14:textId="7F07AA44" w:rsidR="00115A28" w:rsidRDefault="00115A28" w:rsidP="00115A2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MECHEL</w:t>
      </w:r>
      <w:r w:rsidR="003B5D62">
        <w:rPr>
          <w:rFonts w:cs="Times New Roman"/>
          <w:szCs w:val="24"/>
          <w:u w:val="single"/>
        </w:rPr>
        <w:t xml:space="preserve">L (? </w:t>
      </w:r>
      <w:proofErr w:type="gramStart"/>
      <w:r w:rsidR="003B5D62">
        <w:rPr>
          <w:rFonts w:cs="Times New Roman"/>
          <w:szCs w:val="24"/>
          <w:u w:val="single"/>
        </w:rPr>
        <w:t>MICHELL</w:t>
      </w:r>
      <w:proofErr w:type="gramEnd"/>
      <w:r w:rsidR="003B5D62">
        <w:rPr>
          <w:rFonts w:cs="Times New Roman"/>
          <w:szCs w:val="24"/>
          <w:u w:val="single"/>
        </w:rPr>
        <w:t>)</w:t>
      </w:r>
      <w:r>
        <w:rPr>
          <w:rFonts w:cs="Times New Roman"/>
          <w:szCs w:val="24"/>
        </w:rPr>
        <w:t xml:space="preserve">      (fl.1425)</w:t>
      </w:r>
    </w:p>
    <w:p w14:paraId="52657538" w14:textId="77777777" w:rsidR="00115A28" w:rsidRDefault="00115A28" w:rsidP="00115A2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Stockfishmonger.</w:t>
      </w:r>
    </w:p>
    <w:p w14:paraId="194EB871" w14:textId="77777777" w:rsidR="00115A28" w:rsidRDefault="00115A28" w:rsidP="00115A28">
      <w:pPr>
        <w:pStyle w:val="NoSpacing"/>
        <w:rPr>
          <w:rFonts w:cs="Times New Roman"/>
          <w:szCs w:val="24"/>
        </w:rPr>
      </w:pPr>
    </w:p>
    <w:p w14:paraId="7C068B62" w14:textId="77777777" w:rsidR="00115A28" w:rsidRDefault="00115A28" w:rsidP="00115A28">
      <w:pPr>
        <w:pStyle w:val="NoSpacing"/>
        <w:rPr>
          <w:rFonts w:cs="Times New Roman"/>
          <w:szCs w:val="24"/>
        </w:rPr>
      </w:pPr>
    </w:p>
    <w:p w14:paraId="221E219E" w14:textId="77777777" w:rsidR="00115A28" w:rsidRDefault="00115A28" w:rsidP="00115A2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1425</w:t>
      </w:r>
      <w:r>
        <w:rPr>
          <w:rFonts w:cs="Times New Roman"/>
          <w:szCs w:val="24"/>
        </w:rPr>
        <w:tab/>
        <w:t>He made a plaint of debt against Thomas Sparwe of Bristol(q.v.) and John</w:t>
      </w:r>
    </w:p>
    <w:p w14:paraId="78FC7D57" w14:textId="77777777" w:rsidR="00115A28" w:rsidRDefault="00115A28" w:rsidP="00115A2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Philip of “East Herford” in the Welsh Marches(q.v.).</w:t>
      </w:r>
    </w:p>
    <w:p w14:paraId="096175BC" w14:textId="77777777" w:rsidR="00115A28" w:rsidRDefault="00115A28" w:rsidP="00115A2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30414">
          <w:rPr>
            <w:rStyle w:val="Hyperlink"/>
            <w:rFonts w:cs="Times New Roman"/>
            <w:szCs w:val="24"/>
          </w:rPr>
          <w:t>http://aalt.law.uh.edu/Indices/CP40Indices/CP40no647/CP40no647Pl.htm</w:t>
        </w:r>
      </w:hyperlink>
      <w:r>
        <w:rPr>
          <w:rFonts w:cs="Times New Roman"/>
          <w:szCs w:val="24"/>
        </w:rPr>
        <w:t xml:space="preserve"> )</w:t>
      </w:r>
    </w:p>
    <w:p w14:paraId="7AEE5BF9" w14:textId="77777777" w:rsidR="00115A28" w:rsidRDefault="00115A28" w:rsidP="00115A28">
      <w:pPr>
        <w:pStyle w:val="NoSpacing"/>
        <w:rPr>
          <w:rFonts w:cs="Times New Roman"/>
          <w:szCs w:val="24"/>
        </w:rPr>
      </w:pPr>
    </w:p>
    <w:p w14:paraId="254B65E1" w14:textId="77777777" w:rsidR="00115A28" w:rsidRDefault="00115A28" w:rsidP="00115A28">
      <w:pPr>
        <w:pStyle w:val="NoSpacing"/>
        <w:rPr>
          <w:rFonts w:cs="Times New Roman"/>
          <w:szCs w:val="24"/>
        </w:rPr>
      </w:pPr>
    </w:p>
    <w:p w14:paraId="6C83DE10" w14:textId="51B07763" w:rsidR="00BA00AB" w:rsidRPr="00EB3209" w:rsidRDefault="00115A2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July 2023</w:t>
      </w: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A7D38" w14:textId="77777777" w:rsidR="00115A28" w:rsidRDefault="00115A28" w:rsidP="009139A6">
      <w:r>
        <w:separator/>
      </w:r>
    </w:p>
  </w:endnote>
  <w:endnote w:type="continuationSeparator" w:id="0">
    <w:p w14:paraId="6794837E" w14:textId="77777777" w:rsidR="00115A28" w:rsidRDefault="00115A2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552C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7DAF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7655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B0E7D" w14:textId="77777777" w:rsidR="00115A28" w:rsidRDefault="00115A28" w:rsidP="009139A6">
      <w:r>
        <w:separator/>
      </w:r>
    </w:p>
  </w:footnote>
  <w:footnote w:type="continuationSeparator" w:id="0">
    <w:p w14:paraId="794F9667" w14:textId="77777777" w:rsidR="00115A28" w:rsidRDefault="00115A2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B79D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C80B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449A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A28"/>
    <w:rsid w:val="000666E0"/>
    <w:rsid w:val="00115A28"/>
    <w:rsid w:val="002510B7"/>
    <w:rsid w:val="003B5D62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7105D"/>
  <w15:chartTrackingRefBased/>
  <w15:docId w15:val="{BBE84FA9-8C9D-4D18-84F9-7A319DB1D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15A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47/CP40no64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2023-07-14T15:00:00Z</dcterms:created>
  <dcterms:modified xsi:type="dcterms:W3CDTF">2023-07-14T15:02:00Z</dcterms:modified>
</cp:coreProperties>
</file>